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2FF" w:rsidRDefault="005552FF" w:rsidP="005552FF">
      <w:pPr>
        <w:pStyle w:val="NoSpacing"/>
      </w:pPr>
      <w:r>
        <w:rPr>
          <w:u w:val="single"/>
        </w:rPr>
        <w:t>John MEKYLWODE</w:t>
      </w:r>
      <w:r>
        <w:t xml:space="preserve">      (d.ca.1462)</w:t>
      </w:r>
    </w:p>
    <w:p w:rsidR="005552FF" w:rsidRDefault="005552FF" w:rsidP="005552FF">
      <w:pPr>
        <w:pStyle w:val="NoSpacing"/>
      </w:pPr>
    </w:p>
    <w:p w:rsidR="005552FF" w:rsidRDefault="005552FF" w:rsidP="005552FF">
      <w:pPr>
        <w:pStyle w:val="NoSpacing"/>
      </w:pPr>
    </w:p>
    <w:p w:rsidR="005552FF" w:rsidRDefault="005552FF" w:rsidP="005552FF">
      <w:pPr>
        <w:pStyle w:val="NoSpacing"/>
      </w:pPr>
      <w:r>
        <w:t>3 Feb.1442</w:t>
      </w:r>
      <w:r>
        <w:tab/>
        <w:t xml:space="preserve">William </w:t>
      </w:r>
      <w:proofErr w:type="spellStart"/>
      <w:r>
        <w:t>Knotyng</w:t>
      </w:r>
      <w:proofErr w:type="spellEnd"/>
      <w:r>
        <w:t xml:space="preserve"> of </w:t>
      </w:r>
      <w:proofErr w:type="gramStart"/>
      <w:r>
        <w:t>Stowmarket(</w:t>
      </w:r>
      <w:proofErr w:type="gramEnd"/>
      <w:r>
        <w:t>q.v.) made him an executor of his Will.</w:t>
      </w:r>
    </w:p>
    <w:p w:rsidR="005552FF" w:rsidRDefault="005552FF" w:rsidP="005552FF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pp.40-1)</w:t>
      </w:r>
    </w:p>
    <w:p w:rsidR="005552FF" w:rsidRDefault="005552FF" w:rsidP="005552FF">
      <w:pPr>
        <w:pStyle w:val="NoSpacing"/>
      </w:pPr>
      <w:r>
        <w:t xml:space="preserve">   Oct.1462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5552FF" w:rsidRDefault="005552FF" w:rsidP="005552FF">
      <w:pPr>
        <w:pStyle w:val="NoSpacing"/>
      </w:pPr>
    </w:p>
    <w:p w:rsidR="005552FF" w:rsidRDefault="005552FF" w:rsidP="005552FF">
      <w:pPr>
        <w:pStyle w:val="NoSpacing"/>
      </w:pPr>
    </w:p>
    <w:p w:rsidR="00E47068" w:rsidRPr="00C009D8" w:rsidRDefault="005552FF" w:rsidP="005552FF">
      <w:pPr>
        <w:pStyle w:val="NoSpacing"/>
      </w:pPr>
      <w:r>
        <w:t>2 June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FF" w:rsidRDefault="005552FF" w:rsidP="00920DE3">
      <w:pPr>
        <w:spacing w:after="0" w:line="240" w:lineRule="auto"/>
      </w:pPr>
      <w:r>
        <w:separator/>
      </w:r>
    </w:p>
  </w:endnote>
  <w:endnote w:type="continuationSeparator" w:id="0">
    <w:p w:rsidR="005552FF" w:rsidRDefault="005552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FF" w:rsidRDefault="005552FF" w:rsidP="00920DE3">
      <w:pPr>
        <w:spacing w:after="0" w:line="240" w:lineRule="auto"/>
      </w:pPr>
      <w:r>
        <w:separator/>
      </w:r>
    </w:p>
  </w:footnote>
  <w:footnote w:type="continuationSeparator" w:id="0">
    <w:p w:rsidR="005552FF" w:rsidRDefault="005552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2FF"/>
    <w:rsid w:val="00120749"/>
    <w:rsid w:val="005552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2015-09-26T19:39:00Z</dcterms:created>
  <dcterms:modified xsi:type="dcterms:W3CDTF">2015-09-26T19:39:00Z</dcterms:modified>
</cp:coreProperties>
</file>